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9016C9">
        <w:rPr>
          <w:rFonts w:eastAsia="Arial"/>
          <w:b/>
          <w:kern w:val="3"/>
          <w:sz w:val="24"/>
          <w:szCs w:val="24"/>
          <w:lang w:eastAsia="zh-CN"/>
        </w:rPr>
        <w:t>ул. Мусина, д. 59Б, корп. 2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2B4BBD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5153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B4BBD" w:rsidRPr="002B4BBD">
        <w:rPr>
          <w:b/>
          <w:bCs/>
          <w:color w:val="000000"/>
          <w:kern w:val="3"/>
          <w:sz w:val="24"/>
          <w:szCs w:val="24"/>
          <w:lang w:eastAsia="zh-CN" w:bidi="hi-IN"/>
        </w:rPr>
        <w:t>1 721 127,45</w:t>
      </w:r>
      <w:r w:rsidR="002B4BB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B4BBD" w:rsidRPr="002B4BBD">
        <w:rPr>
          <w:b/>
          <w:bCs/>
          <w:color w:val="000000"/>
          <w:kern w:val="3"/>
          <w:sz w:val="24"/>
          <w:szCs w:val="24"/>
          <w:lang w:eastAsia="zh-CN" w:bidi="hi-IN"/>
        </w:rPr>
        <w:t>815 496,24</w:t>
      </w:r>
      <w:r w:rsidR="002B4BB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963C84">
        <w:rPr>
          <w:sz w:val="24"/>
        </w:rPr>
        <w:t>емонт крыши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2B4BBD" w:rsidRPr="002B4BBD">
        <w:rPr>
          <w:b/>
          <w:sz w:val="24"/>
        </w:rPr>
        <w:t>10 160 442,00</w:t>
      </w:r>
      <w:r w:rsidR="00963C84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  <w:r w:rsidR="002B4BBD">
        <w:rPr>
          <w:sz w:val="24"/>
        </w:rPr>
        <w:t>,</w:t>
      </w:r>
      <w:r w:rsidR="002B4BBD" w:rsidRPr="002B4BBD">
        <w:rPr>
          <w:sz w:val="24"/>
        </w:rPr>
        <w:t xml:space="preserve"> </w:t>
      </w:r>
      <w:r w:rsidR="002B4BBD">
        <w:rPr>
          <w:sz w:val="24"/>
        </w:rPr>
        <w:t xml:space="preserve">ремонт фасада </w:t>
      </w:r>
      <w:r w:rsidR="002B4BBD" w:rsidRPr="00C44844">
        <w:rPr>
          <w:sz w:val="24"/>
        </w:rPr>
        <w:t xml:space="preserve">не более </w:t>
      </w:r>
      <w:r w:rsidR="002B4BBD" w:rsidRPr="002B4BBD">
        <w:rPr>
          <w:b/>
          <w:sz w:val="24"/>
        </w:rPr>
        <w:t xml:space="preserve">17 287 278,00 </w:t>
      </w:r>
      <w:r w:rsidR="002B4BBD" w:rsidRPr="00C44844">
        <w:rPr>
          <w:sz w:val="24"/>
        </w:rPr>
        <w:t>рублей</w:t>
      </w:r>
      <w:r w:rsidR="002B4BBD">
        <w:rPr>
          <w:sz w:val="24"/>
        </w:rPr>
        <w:t xml:space="preserve">, </w:t>
      </w:r>
      <w:r w:rsidR="002B4BBD" w:rsidRPr="002B4BBD">
        <w:rPr>
          <w:sz w:val="24"/>
        </w:rPr>
        <w:t xml:space="preserve">Ремонт внутридомовой </w:t>
      </w:r>
      <w:proofErr w:type="spellStart"/>
      <w:r w:rsidR="002B4BBD" w:rsidRPr="002B4BBD">
        <w:rPr>
          <w:sz w:val="24"/>
        </w:rPr>
        <w:t>инж</w:t>
      </w:r>
      <w:proofErr w:type="spellEnd"/>
      <w:r w:rsidR="002B4BBD" w:rsidRPr="002B4BBD">
        <w:rPr>
          <w:sz w:val="24"/>
        </w:rPr>
        <w:t>. системы теплоснабжения</w:t>
      </w:r>
      <w:r w:rsidR="002B4BBD">
        <w:rPr>
          <w:sz w:val="24"/>
        </w:rPr>
        <w:t xml:space="preserve"> не более </w:t>
      </w:r>
      <w:r w:rsidR="002B4BBD" w:rsidRPr="002B4BBD">
        <w:rPr>
          <w:b/>
          <w:sz w:val="24"/>
        </w:rPr>
        <w:t>14 970 944,00</w:t>
      </w:r>
      <w:r w:rsidR="002B4BBD" w:rsidRPr="002B4BBD">
        <w:rPr>
          <w:sz w:val="24"/>
        </w:rPr>
        <w:t xml:space="preserve"> рублей</w:t>
      </w:r>
      <w:r w:rsidR="002B4BBD">
        <w:rPr>
          <w:sz w:val="24"/>
        </w:rPr>
        <w:t>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</w:t>
      </w:r>
      <w:proofErr w:type="spellStart"/>
      <w:r w:rsidR="002B4BBD" w:rsidRPr="002B4BBD">
        <w:rPr>
          <w:sz w:val="24"/>
        </w:rPr>
        <w:t>инж</w:t>
      </w:r>
      <w:proofErr w:type="spellEnd"/>
      <w:r w:rsidR="002B4BBD" w:rsidRPr="002B4BBD">
        <w:rPr>
          <w:sz w:val="24"/>
        </w:rPr>
        <w:t xml:space="preserve">. системы </w:t>
      </w:r>
      <w:r w:rsidR="002B4BBD">
        <w:rPr>
          <w:sz w:val="24"/>
        </w:rPr>
        <w:t>ГВС</w:t>
      </w:r>
      <w:r w:rsidR="002B4BBD" w:rsidRPr="002B4BBD">
        <w:rPr>
          <w:sz w:val="24"/>
        </w:rPr>
        <w:t xml:space="preserve"> не более </w:t>
      </w:r>
      <w:r w:rsidR="009016C9" w:rsidRPr="009016C9">
        <w:rPr>
          <w:b/>
          <w:sz w:val="24"/>
        </w:rPr>
        <w:t>2 803 260,00</w:t>
      </w:r>
      <w:r w:rsidR="009016C9">
        <w:rPr>
          <w:b/>
          <w:sz w:val="24"/>
        </w:rPr>
        <w:t xml:space="preserve"> </w:t>
      </w:r>
      <w:r w:rsidR="002B4BBD">
        <w:rPr>
          <w:sz w:val="24"/>
        </w:rPr>
        <w:t xml:space="preserve"> </w:t>
      </w:r>
      <w:r w:rsidR="002B4BBD" w:rsidRPr="002B4BBD">
        <w:rPr>
          <w:sz w:val="24"/>
        </w:rPr>
        <w:t>рублей,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</w:t>
      </w:r>
      <w:proofErr w:type="spellStart"/>
      <w:r w:rsidR="002B4BBD" w:rsidRPr="002B4BBD">
        <w:rPr>
          <w:sz w:val="24"/>
        </w:rPr>
        <w:t>инж</w:t>
      </w:r>
      <w:proofErr w:type="spellEnd"/>
      <w:r w:rsidR="002B4BBD" w:rsidRPr="002B4BBD">
        <w:rPr>
          <w:sz w:val="24"/>
        </w:rPr>
        <w:t xml:space="preserve">. системы </w:t>
      </w:r>
      <w:r w:rsidR="002B4BBD">
        <w:rPr>
          <w:sz w:val="24"/>
        </w:rPr>
        <w:t>ХВС</w:t>
      </w:r>
      <w:r w:rsidR="002B4BBD" w:rsidRPr="002B4BBD">
        <w:rPr>
          <w:sz w:val="24"/>
        </w:rPr>
        <w:t xml:space="preserve"> не более </w:t>
      </w:r>
      <w:r w:rsidR="002B4BBD" w:rsidRPr="002B4BBD">
        <w:rPr>
          <w:b/>
          <w:sz w:val="24"/>
        </w:rPr>
        <w:t>1 099 546,00</w:t>
      </w:r>
      <w:r w:rsidR="002B4BBD" w:rsidRPr="002B4BBD">
        <w:rPr>
          <w:sz w:val="24"/>
        </w:rPr>
        <w:t xml:space="preserve"> рублей,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</w:t>
      </w:r>
      <w:proofErr w:type="spellStart"/>
      <w:r w:rsidR="002B4BBD" w:rsidRPr="002B4BBD">
        <w:rPr>
          <w:sz w:val="24"/>
        </w:rPr>
        <w:t>инж</w:t>
      </w:r>
      <w:proofErr w:type="spellEnd"/>
      <w:r w:rsidR="002B4BBD" w:rsidRPr="002B4BBD">
        <w:rPr>
          <w:sz w:val="24"/>
        </w:rPr>
        <w:t xml:space="preserve">. системы </w:t>
      </w:r>
      <w:r w:rsidR="002B4BBD">
        <w:rPr>
          <w:sz w:val="24"/>
        </w:rPr>
        <w:t>водоотведения</w:t>
      </w:r>
      <w:r w:rsidR="002B4BBD" w:rsidRPr="002B4BBD">
        <w:rPr>
          <w:sz w:val="24"/>
        </w:rPr>
        <w:t xml:space="preserve"> не более </w:t>
      </w:r>
      <w:r w:rsidR="002B4BBD" w:rsidRPr="002B4BBD">
        <w:rPr>
          <w:b/>
          <w:sz w:val="24"/>
        </w:rPr>
        <w:t>3 012 846,00</w:t>
      </w:r>
      <w:r w:rsidR="002B4BBD">
        <w:rPr>
          <w:sz w:val="24"/>
        </w:rPr>
        <w:t xml:space="preserve"> </w:t>
      </w:r>
      <w:r w:rsidR="002B4BBD" w:rsidRPr="002B4BBD">
        <w:rPr>
          <w:sz w:val="24"/>
        </w:rPr>
        <w:t xml:space="preserve">рублей, Ремонт внутридомовой </w:t>
      </w:r>
      <w:proofErr w:type="spellStart"/>
      <w:r w:rsidR="002B4BBD" w:rsidRPr="002B4BBD">
        <w:rPr>
          <w:sz w:val="24"/>
        </w:rPr>
        <w:t>инж</w:t>
      </w:r>
      <w:proofErr w:type="spellEnd"/>
      <w:r w:rsidR="002B4BBD" w:rsidRPr="002B4BBD">
        <w:rPr>
          <w:sz w:val="24"/>
        </w:rPr>
        <w:t>. системы электроснабжения</w:t>
      </w:r>
      <w:r w:rsidR="002B4BBD">
        <w:rPr>
          <w:sz w:val="24"/>
        </w:rPr>
        <w:t xml:space="preserve"> </w:t>
      </w:r>
      <w:r w:rsidR="002B4BBD" w:rsidRPr="002B4BBD">
        <w:rPr>
          <w:sz w:val="24"/>
        </w:rPr>
        <w:t xml:space="preserve">не более </w:t>
      </w:r>
      <w:r w:rsidR="002B4BBD" w:rsidRPr="002B4BBD">
        <w:rPr>
          <w:b/>
          <w:sz w:val="24"/>
        </w:rPr>
        <w:t>4 975 600,00</w:t>
      </w:r>
      <w:r w:rsidR="002B4BBD">
        <w:rPr>
          <w:sz w:val="24"/>
        </w:rPr>
        <w:t xml:space="preserve"> </w:t>
      </w:r>
      <w:r w:rsidR="002B4BBD" w:rsidRPr="002B4BBD">
        <w:rPr>
          <w:sz w:val="24"/>
        </w:rPr>
        <w:t>рублей,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B4BBD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277E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7DB3"/>
    <w:rsid w:val="009016C9"/>
    <w:rsid w:val="00905C6B"/>
    <w:rsid w:val="0091202A"/>
    <w:rsid w:val="00912E01"/>
    <w:rsid w:val="009477FE"/>
    <w:rsid w:val="00963C84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51535"/>
    <w:rsid w:val="00C723FA"/>
    <w:rsid w:val="00C94680"/>
    <w:rsid w:val="00C967AB"/>
    <w:rsid w:val="00CA79F1"/>
    <w:rsid w:val="00CB44A2"/>
    <w:rsid w:val="00CD268F"/>
    <w:rsid w:val="00CE6CA8"/>
    <w:rsid w:val="00CE6F31"/>
    <w:rsid w:val="00D31E89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3E5B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C3D99-8F20-4EA5-9256-84B2949F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2</Pages>
  <Words>364</Words>
  <Characters>2586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15</cp:revision>
  <cp:lastPrinted>2023-02-01T06:27:00Z</cp:lastPrinted>
  <dcterms:created xsi:type="dcterms:W3CDTF">2024-06-19T10:18:00Z</dcterms:created>
  <dcterms:modified xsi:type="dcterms:W3CDTF">2024-07-01T12:01:00Z</dcterms:modified>
</cp:coreProperties>
</file>